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8D" w:rsidRPr="00B072A0" w:rsidRDefault="009D438D" w:rsidP="00713DF3">
      <w:pPr>
        <w:keepNext/>
        <w:widowControl w:val="0"/>
        <w:ind w:left="10490"/>
        <w:jc w:val="right"/>
        <w:rPr>
          <w:szCs w:val="24"/>
        </w:rPr>
      </w:pPr>
      <w:r w:rsidRPr="00F36ADE">
        <w:rPr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B072A0">
        <w:rPr>
          <w:szCs w:val="24"/>
        </w:rPr>
        <w:t xml:space="preserve">Додаток </w:t>
      </w:r>
      <w:r>
        <w:rPr>
          <w:szCs w:val="24"/>
        </w:rPr>
        <w:t>1</w:t>
      </w:r>
    </w:p>
    <w:p w:rsidR="009D438D" w:rsidRPr="00E36F9E" w:rsidRDefault="009D438D" w:rsidP="00B072A0">
      <w:pPr>
        <w:pStyle w:val="Heading3"/>
        <w:ind w:left="10490"/>
        <w:rPr>
          <w:b w:val="0"/>
          <w:sz w:val="8"/>
          <w:szCs w:val="24"/>
        </w:rPr>
      </w:pPr>
    </w:p>
    <w:p w:rsidR="009D438D" w:rsidRPr="0038634F" w:rsidRDefault="009D438D" w:rsidP="0038634F">
      <w:pPr>
        <w:pStyle w:val="Heading3"/>
      </w:pPr>
      <w:r w:rsidRPr="0038634F">
        <w:t>Регіональна програма житлового будівництва на 2018 рік по місту Добропілля</w:t>
      </w:r>
    </w:p>
    <w:p w:rsidR="009D438D" w:rsidRPr="00F36ADE" w:rsidRDefault="009D438D" w:rsidP="00834D8E">
      <w:pPr>
        <w:jc w:val="center"/>
        <w:rPr>
          <w:sz w:val="18"/>
          <w:szCs w:val="18"/>
        </w:rPr>
      </w:pPr>
      <w:bookmarkStart w:id="0" w:name="_GoBack"/>
      <w:bookmarkEnd w:id="0"/>
    </w:p>
    <w:tbl>
      <w:tblPr>
        <w:tblW w:w="15573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6"/>
        <w:gridCol w:w="1073"/>
        <w:gridCol w:w="598"/>
        <w:gridCol w:w="840"/>
        <w:gridCol w:w="1157"/>
        <w:gridCol w:w="600"/>
        <w:gridCol w:w="1101"/>
        <w:gridCol w:w="840"/>
        <w:gridCol w:w="740"/>
        <w:gridCol w:w="700"/>
        <w:gridCol w:w="720"/>
        <w:gridCol w:w="725"/>
        <w:gridCol w:w="720"/>
        <w:gridCol w:w="720"/>
        <w:gridCol w:w="720"/>
        <w:gridCol w:w="722"/>
        <w:gridCol w:w="721"/>
      </w:tblGrid>
      <w:tr w:rsidR="009D438D" w:rsidRPr="00F36ADE" w:rsidTr="00A570FA">
        <w:trPr>
          <w:cantSplit/>
          <w:trHeight w:val="490"/>
        </w:trPr>
        <w:tc>
          <w:tcPr>
            <w:tcW w:w="2876" w:type="dxa"/>
            <w:vMerge w:val="restart"/>
            <w:vAlign w:val="center"/>
          </w:tcPr>
          <w:p w:rsidR="009D438D" w:rsidRPr="00F36ADE" w:rsidRDefault="009D438D" w:rsidP="00F36ADE">
            <w:pPr>
              <w:jc w:val="center"/>
              <w:rPr>
                <w:sz w:val="18"/>
                <w:szCs w:val="18"/>
              </w:rPr>
            </w:pPr>
          </w:p>
          <w:p w:rsidR="009D438D" w:rsidRPr="00F36ADE" w:rsidRDefault="009D438D" w:rsidP="00F36ADE">
            <w:pPr>
              <w:jc w:val="center"/>
              <w:rPr>
                <w:sz w:val="18"/>
                <w:szCs w:val="18"/>
              </w:rPr>
            </w:pPr>
            <w:r w:rsidRPr="00F36ADE">
              <w:rPr>
                <w:sz w:val="18"/>
                <w:szCs w:val="18"/>
              </w:rPr>
              <w:t>Найменування замовників</w:t>
            </w:r>
          </w:p>
          <w:p w:rsidR="009D438D" w:rsidRPr="00F36ADE" w:rsidRDefault="009D438D" w:rsidP="00F36ADE">
            <w:pPr>
              <w:jc w:val="center"/>
              <w:rPr>
                <w:sz w:val="18"/>
                <w:szCs w:val="18"/>
              </w:rPr>
            </w:pPr>
            <w:r w:rsidRPr="00F36ADE">
              <w:rPr>
                <w:sz w:val="18"/>
                <w:szCs w:val="18"/>
              </w:rPr>
              <w:t>та  назва об</w:t>
            </w:r>
            <w:r w:rsidRPr="00F36ADE">
              <w:rPr>
                <w:sz w:val="18"/>
                <w:szCs w:val="18"/>
              </w:rPr>
              <w:sym w:font="Symbol" w:char="F0A2"/>
            </w:r>
            <w:r w:rsidRPr="00F36ADE">
              <w:rPr>
                <w:sz w:val="18"/>
                <w:szCs w:val="18"/>
              </w:rPr>
              <w:t>єктів згідно з проектно-кошторисною документацією, їх місцезнаходження</w:t>
            </w:r>
          </w:p>
        </w:tc>
        <w:tc>
          <w:tcPr>
            <w:tcW w:w="1073" w:type="dxa"/>
            <w:vMerge w:val="restart"/>
            <w:vAlign w:val="center"/>
          </w:tcPr>
          <w:p w:rsidR="009D438D" w:rsidRPr="00F36ADE" w:rsidRDefault="009D438D" w:rsidP="00F36ADE">
            <w:pPr>
              <w:pStyle w:val="Header"/>
              <w:ind w:left="-108" w:right="-108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Наявність проектно-           кошторис-    ної доку-ментації,</w:t>
            </w:r>
          </w:p>
          <w:p w:rsidR="009D438D" w:rsidRPr="00F36ADE" w:rsidRDefault="009D438D" w:rsidP="00F36ADE">
            <w:pPr>
              <w:pStyle w:val="Header"/>
              <w:ind w:left="-108" w:right="-108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дата і</w:t>
            </w:r>
            <w:r>
              <w:rPr>
                <w:sz w:val="17"/>
                <w:szCs w:val="17"/>
              </w:rPr>
              <w:t xml:space="preserve">            </w:t>
            </w:r>
            <w:r w:rsidRPr="00F36ADE">
              <w:rPr>
                <w:sz w:val="17"/>
                <w:szCs w:val="17"/>
              </w:rPr>
              <w:t xml:space="preserve"> № комплексного експертного висновку;</w:t>
            </w:r>
          </w:p>
          <w:p w:rsidR="009D438D" w:rsidRPr="00F36ADE" w:rsidRDefault="009D438D" w:rsidP="00F36ADE">
            <w:pPr>
              <w:pStyle w:val="Header"/>
              <w:ind w:left="-108" w:right="-108"/>
              <w:jc w:val="center"/>
              <w:rPr>
                <w:sz w:val="18"/>
                <w:szCs w:val="18"/>
              </w:rPr>
            </w:pPr>
            <w:r w:rsidRPr="00F36ADE">
              <w:rPr>
                <w:sz w:val="17"/>
                <w:szCs w:val="17"/>
              </w:rPr>
              <w:t>дата і № документа, яким  затвержена ПКД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:rsidR="009D438D" w:rsidRPr="00F36ADE" w:rsidRDefault="009D438D" w:rsidP="00F36ADE">
            <w:pPr>
              <w:pStyle w:val="Header"/>
              <w:ind w:left="-108" w:right="-108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Рік початку  і закінчення</w:t>
            </w:r>
          </w:p>
        </w:tc>
        <w:tc>
          <w:tcPr>
            <w:tcW w:w="840" w:type="dxa"/>
            <w:vMerge w:val="restart"/>
            <w:vAlign w:val="center"/>
          </w:tcPr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Всього</w:t>
            </w: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за кош- торисом</w:t>
            </w: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sz w:val="17"/>
                <w:szCs w:val="17"/>
              </w:rPr>
            </w:pP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ind w:left="-108" w:right="-108"/>
              <w:jc w:val="center"/>
              <w:rPr>
                <w:sz w:val="17"/>
                <w:szCs w:val="17"/>
                <w:u w:val="single"/>
              </w:rPr>
            </w:pP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  <w:u w:val="single"/>
              </w:rPr>
            </w:pP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  <w:u w:val="single"/>
              </w:rPr>
            </w:pP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  <w:u w:val="single"/>
              </w:rPr>
            </w:pP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  <w:u w:val="single"/>
              </w:rPr>
              <w:t>тис.грн</w:t>
            </w:r>
            <w:r w:rsidRPr="00F36ADE">
              <w:rPr>
                <w:sz w:val="17"/>
                <w:szCs w:val="17"/>
              </w:rPr>
              <w:t>.</w:t>
            </w: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кв.м</w:t>
            </w: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1157" w:type="dxa"/>
            <w:vMerge w:val="restart"/>
            <w:vAlign w:val="center"/>
          </w:tcPr>
          <w:p w:rsidR="009D438D" w:rsidRPr="00F36ADE" w:rsidRDefault="009D438D" w:rsidP="00A570FA">
            <w:pPr>
              <w:pStyle w:val="Header"/>
              <w:tabs>
                <w:tab w:val="clear" w:pos="4153"/>
                <w:tab w:val="clear" w:pos="8306"/>
              </w:tabs>
              <w:ind w:right="-66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Виконано з початку будівництва станом</w:t>
            </w: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на 01.01.</w:t>
            </w:r>
            <w:r>
              <w:rPr>
                <w:sz w:val="17"/>
                <w:szCs w:val="17"/>
              </w:rPr>
              <w:t>2018</w:t>
            </w:r>
            <w:r w:rsidRPr="00F36ADE">
              <w:rPr>
                <w:sz w:val="17"/>
                <w:szCs w:val="17"/>
              </w:rPr>
              <w:t xml:space="preserve"> (очік.)</w:t>
            </w:r>
          </w:p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</w:p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ind w:right="-71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  <w:u w:val="single"/>
              </w:rPr>
              <w:t>тис.грн</w:t>
            </w:r>
            <w:r w:rsidRPr="00F36ADE">
              <w:rPr>
                <w:sz w:val="17"/>
                <w:szCs w:val="17"/>
              </w:rPr>
              <w:t>.</w:t>
            </w: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кв.м</w:t>
            </w:r>
          </w:p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600" w:type="dxa"/>
            <w:vMerge w:val="restart"/>
            <w:textDirection w:val="btLr"/>
            <w:vAlign w:val="center"/>
          </w:tcPr>
          <w:p w:rsidR="009D438D" w:rsidRPr="005204DB" w:rsidRDefault="009D438D" w:rsidP="00340CF3">
            <w:pPr>
              <w:ind w:left="113" w:right="113"/>
              <w:jc w:val="center"/>
              <w:rPr>
                <w:sz w:val="17"/>
                <w:szCs w:val="17"/>
                <w:lang w:val="ru-RU"/>
              </w:rPr>
            </w:pPr>
            <w:r w:rsidRPr="00F36ADE">
              <w:rPr>
                <w:sz w:val="17"/>
                <w:szCs w:val="17"/>
              </w:rPr>
              <w:t>% будівельної готовності на 01.01.201</w:t>
            </w:r>
            <w:r>
              <w:rPr>
                <w:sz w:val="17"/>
                <w:szCs w:val="17"/>
              </w:rPr>
              <w:t>8</w:t>
            </w:r>
            <w:r>
              <w:rPr>
                <w:sz w:val="17"/>
                <w:szCs w:val="17"/>
                <w:lang w:val="ru-RU"/>
              </w:rPr>
              <w:t xml:space="preserve"> (оч</w:t>
            </w:r>
            <w:r>
              <w:rPr>
                <w:sz w:val="17"/>
                <w:szCs w:val="17"/>
              </w:rPr>
              <w:t>і</w:t>
            </w:r>
            <w:r>
              <w:rPr>
                <w:sz w:val="17"/>
                <w:szCs w:val="17"/>
                <w:lang w:val="ru-RU"/>
              </w:rPr>
              <w:t>к.)</w:t>
            </w:r>
          </w:p>
        </w:tc>
        <w:tc>
          <w:tcPr>
            <w:tcW w:w="1101" w:type="dxa"/>
            <w:vMerge w:val="restart"/>
            <w:vAlign w:val="center"/>
          </w:tcPr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Залишок</w:t>
            </w:r>
          </w:p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за кошто-рисом</w:t>
            </w:r>
          </w:p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 xml:space="preserve">на </w:t>
            </w:r>
            <w:r>
              <w:rPr>
                <w:sz w:val="17"/>
                <w:szCs w:val="17"/>
              </w:rPr>
              <w:t xml:space="preserve"> </w:t>
            </w:r>
            <w:r w:rsidRPr="00F36ADE">
              <w:rPr>
                <w:sz w:val="17"/>
                <w:szCs w:val="17"/>
              </w:rPr>
              <w:t>01.01.</w:t>
            </w:r>
            <w:r>
              <w:rPr>
                <w:sz w:val="17"/>
                <w:szCs w:val="17"/>
              </w:rPr>
              <w:t>2018</w:t>
            </w:r>
            <w:r w:rsidRPr="00F36ADE">
              <w:rPr>
                <w:sz w:val="17"/>
                <w:szCs w:val="17"/>
              </w:rPr>
              <w:t xml:space="preserve"> (очік.)</w:t>
            </w: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ind w:right="-108"/>
              <w:jc w:val="center"/>
              <w:rPr>
                <w:b/>
                <w:sz w:val="17"/>
                <w:szCs w:val="17"/>
              </w:rPr>
            </w:pP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  <w:u w:val="single"/>
              </w:rPr>
            </w:pPr>
          </w:p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  <w:u w:val="single"/>
              </w:rPr>
              <w:t>тис.грн</w:t>
            </w:r>
            <w:r w:rsidRPr="00F36ADE">
              <w:rPr>
                <w:sz w:val="17"/>
                <w:szCs w:val="17"/>
              </w:rPr>
              <w:t>.</w:t>
            </w:r>
          </w:p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кв.м</w:t>
            </w:r>
          </w:p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328" w:type="dxa"/>
            <w:gridSpan w:val="10"/>
            <w:vAlign w:val="center"/>
          </w:tcPr>
          <w:p w:rsidR="009D438D" w:rsidRPr="00F36ADE" w:rsidRDefault="009D438D" w:rsidP="00F36ADE">
            <w:pPr>
              <w:jc w:val="center"/>
              <w:rPr>
                <w:b/>
                <w:sz w:val="17"/>
                <w:szCs w:val="17"/>
              </w:rPr>
            </w:pPr>
            <w:r w:rsidRPr="00F36ADE">
              <w:rPr>
                <w:b/>
                <w:sz w:val="17"/>
                <w:szCs w:val="17"/>
              </w:rPr>
              <w:t xml:space="preserve">Програма на </w:t>
            </w:r>
            <w:r>
              <w:rPr>
                <w:b/>
                <w:sz w:val="17"/>
                <w:szCs w:val="17"/>
              </w:rPr>
              <w:t>2018</w:t>
            </w:r>
            <w:r w:rsidRPr="00F36ADE">
              <w:rPr>
                <w:b/>
                <w:sz w:val="17"/>
                <w:szCs w:val="17"/>
              </w:rPr>
              <w:t xml:space="preserve"> рік</w:t>
            </w:r>
          </w:p>
          <w:p w:rsidR="009D438D" w:rsidRPr="00F36ADE" w:rsidRDefault="009D438D" w:rsidP="00F36ADE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  <w:u w:val="single"/>
              </w:rPr>
              <w:t>обсяг капітальних вкладень у діючих цінах – тис. грн.</w:t>
            </w:r>
          </w:p>
          <w:p w:rsidR="009D438D" w:rsidRPr="00F36ADE" w:rsidRDefault="009D438D" w:rsidP="00F36ADE">
            <w:pPr>
              <w:jc w:val="center"/>
              <w:rPr>
                <w:b/>
                <w:sz w:val="17"/>
                <w:szCs w:val="17"/>
              </w:rPr>
            </w:pPr>
            <w:r w:rsidRPr="00F36ADE">
              <w:rPr>
                <w:sz w:val="16"/>
                <w:szCs w:val="16"/>
              </w:rPr>
              <w:t xml:space="preserve">введення в експлуатацію загальної площі </w:t>
            </w:r>
            <w:r w:rsidRPr="00F36ADE">
              <w:rPr>
                <w:b/>
                <w:sz w:val="16"/>
                <w:szCs w:val="16"/>
              </w:rPr>
              <w:t xml:space="preserve">– </w:t>
            </w:r>
            <w:r w:rsidRPr="00F36ADE">
              <w:rPr>
                <w:sz w:val="16"/>
                <w:szCs w:val="16"/>
              </w:rPr>
              <w:t>кв. метрів</w:t>
            </w:r>
          </w:p>
        </w:tc>
      </w:tr>
      <w:tr w:rsidR="009D438D" w:rsidRPr="00F36ADE" w:rsidTr="00A570FA">
        <w:trPr>
          <w:cantSplit/>
        </w:trPr>
        <w:tc>
          <w:tcPr>
            <w:tcW w:w="2876" w:type="dxa"/>
            <w:vMerge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vMerge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57" w:type="dxa"/>
            <w:vMerge/>
          </w:tcPr>
          <w:p w:rsidR="009D438D" w:rsidRPr="00F36ADE" w:rsidRDefault="009D438D" w:rsidP="009B0DE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600" w:type="dxa"/>
            <w:vMerge/>
          </w:tcPr>
          <w:p w:rsidR="009D438D" w:rsidRPr="00F36ADE" w:rsidRDefault="009D438D" w:rsidP="007C1583">
            <w:pPr>
              <w:jc w:val="both"/>
              <w:rPr>
                <w:sz w:val="17"/>
                <w:szCs w:val="17"/>
              </w:rPr>
            </w:pPr>
          </w:p>
        </w:tc>
        <w:tc>
          <w:tcPr>
            <w:tcW w:w="1101" w:type="dxa"/>
            <w:vMerge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Всього</w:t>
            </w:r>
          </w:p>
          <w:p w:rsidR="009D438D" w:rsidRPr="00F36ADE" w:rsidRDefault="009D438D" w:rsidP="00F36ADE">
            <w:pPr>
              <w:ind w:left="-108" w:right="-97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за  раху-нок  усіх джерел фінан-сування</w:t>
            </w:r>
          </w:p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6488" w:type="dxa"/>
            <w:gridSpan w:val="9"/>
            <w:vAlign w:val="center"/>
          </w:tcPr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у тому  числі за  джерелами фінансування:</w:t>
            </w:r>
          </w:p>
        </w:tc>
      </w:tr>
      <w:tr w:rsidR="009D438D" w:rsidRPr="00F36ADE" w:rsidTr="00A570FA">
        <w:trPr>
          <w:cantSplit/>
          <w:trHeight w:val="1615"/>
        </w:trPr>
        <w:tc>
          <w:tcPr>
            <w:tcW w:w="2876" w:type="dxa"/>
            <w:vMerge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vMerge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vMerge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57" w:type="dxa"/>
            <w:vMerge/>
          </w:tcPr>
          <w:p w:rsidR="009D438D" w:rsidRPr="00F36ADE" w:rsidRDefault="009D438D" w:rsidP="009B0DE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600" w:type="dxa"/>
            <w:vMerge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  <w:vMerge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/>
            <w:vAlign w:val="center"/>
          </w:tcPr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740" w:type="dxa"/>
            <w:vAlign w:val="center"/>
          </w:tcPr>
          <w:p w:rsidR="009D438D" w:rsidRPr="00F36ADE" w:rsidRDefault="009D438D" w:rsidP="00F36ADE">
            <w:pPr>
              <w:pStyle w:val="Header"/>
              <w:jc w:val="center"/>
              <w:rPr>
                <w:i/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кошти держ-бюд-жету</w:t>
            </w:r>
          </w:p>
        </w:tc>
        <w:tc>
          <w:tcPr>
            <w:tcW w:w="700" w:type="dxa"/>
            <w:vAlign w:val="center"/>
          </w:tcPr>
          <w:p w:rsidR="009D438D" w:rsidRPr="00F36ADE" w:rsidRDefault="009D438D" w:rsidP="00F36ADE">
            <w:pPr>
              <w:jc w:val="center"/>
              <w:rPr>
                <w:i/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кошти облас-ного бюд-жету</w:t>
            </w:r>
          </w:p>
          <w:p w:rsidR="009D438D" w:rsidRPr="00F36ADE" w:rsidRDefault="009D438D" w:rsidP="00F36ADE">
            <w:pPr>
              <w:jc w:val="center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vAlign w:val="center"/>
          </w:tcPr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коштиміськ (рай)</w:t>
            </w:r>
          </w:p>
          <w:p w:rsidR="009D438D" w:rsidRPr="00F36ADE" w:rsidRDefault="009D438D" w:rsidP="00F36ADE">
            <w:pPr>
              <w:jc w:val="center"/>
              <w:rPr>
                <w:i/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бюд-жету</w:t>
            </w:r>
          </w:p>
        </w:tc>
        <w:tc>
          <w:tcPr>
            <w:tcW w:w="725" w:type="dxa"/>
            <w:vAlign w:val="center"/>
          </w:tcPr>
          <w:p w:rsidR="009D438D" w:rsidRPr="00F36ADE" w:rsidRDefault="009D438D" w:rsidP="00F36ADE">
            <w:pPr>
              <w:ind w:left="-108" w:right="-109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власні кошти підпри-</w:t>
            </w:r>
          </w:p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ємств</w:t>
            </w:r>
          </w:p>
          <w:p w:rsidR="009D438D" w:rsidRPr="00F36ADE" w:rsidRDefault="009D438D" w:rsidP="00F36ADE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та  органі-зацій</w:t>
            </w:r>
          </w:p>
        </w:tc>
        <w:tc>
          <w:tcPr>
            <w:tcW w:w="720" w:type="dxa"/>
            <w:vAlign w:val="center"/>
          </w:tcPr>
          <w:p w:rsidR="009D438D" w:rsidRPr="00F36ADE" w:rsidRDefault="009D438D" w:rsidP="00F36ADE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кредити банків та інші позики</w:t>
            </w:r>
          </w:p>
        </w:tc>
        <w:tc>
          <w:tcPr>
            <w:tcW w:w="720" w:type="dxa"/>
            <w:vAlign w:val="center"/>
          </w:tcPr>
          <w:p w:rsidR="009D438D" w:rsidRPr="00F36ADE" w:rsidRDefault="009D438D" w:rsidP="00F36ADE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кошти вітчиз-няних інвес-торів</w:t>
            </w:r>
          </w:p>
        </w:tc>
        <w:tc>
          <w:tcPr>
            <w:tcW w:w="720" w:type="dxa"/>
            <w:vAlign w:val="center"/>
          </w:tcPr>
          <w:p w:rsidR="009D438D" w:rsidRPr="00F36ADE" w:rsidRDefault="009D438D" w:rsidP="00F36ADE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кошти населен-ня  на будівни-цтво власних квартир</w:t>
            </w:r>
          </w:p>
        </w:tc>
        <w:tc>
          <w:tcPr>
            <w:tcW w:w="722" w:type="dxa"/>
            <w:vAlign w:val="center"/>
          </w:tcPr>
          <w:p w:rsidR="009D438D" w:rsidRPr="00F36ADE" w:rsidRDefault="009D438D" w:rsidP="00F36ADE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кошти  індиві-дуальних забудов-ників</w:t>
            </w:r>
          </w:p>
        </w:tc>
        <w:tc>
          <w:tcPr>
            <w:tcW w:w="721" w:type="dxa"/>
            <w:vAlign w:val="center"/>
          </w:tcPr>
          <w:p w:rsidR="009D438D" w:rsidRPr="00F36ADE" w:rsidRDefault="009D438D" w:rsidP="00F36AD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інші</w:t>
            </w:r>
          </w:p>
          <w:p w:rsidR="009D438D" w:rsidRPr="00F36ADE" w:rsidRDefault="009D438D" w:rsidP="00F36ADE">
            <w:pPr>
              <w:ind w:left="-108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джерела фінан-сування</w:t>
            </w:r>
          </w:p>
          <w:p w:rsidR="009D438D" w:rsidRPr="00F36ADE" w:rsidRDefault="009D438D" w:rsidP="00F36ADE">
            <w:pPr>
              <w:jc w:val="center"/>
              <w:rPr>
                <w:i/>
                <w:sz w:val="17"/>
                <w:szCs w:val="17"/>
              </w:rPr>
            </w:pPr>
            <w:r w:rsidRPr="00F36ADE">
              <w:rPr>
                <w:i/>
                <w:sz w:val="17"/>
                <w:szCs w:val="17"/>
              </w:rPr>
              <w:t>(вказа-</w:t>
            </w:r>
          </w:p>
          <w:p w:rsidR="009D438D" w:rsidRPr="00F36ADE" w:rsidRDefault="009D438D" w:rsidP="00F36ADE">
            <w:pPr>
              <w:jc w:val="center"/>
              <w:rPr>
                <w:sz w:val="17"/>
                <w:szCs w:val="17"/>
              </w:rPr>
            </w:pPr>
            <w:r w:rsidRPr="00F36ADE">
              <w:rPr>
                <w:i/>
                <w:sz w:val="17"/>
                <w:szCs w:val="17"/>
              </w:rPr>
              <w:t>ти  які)</w:t>
            </w:r>
          </w:p>
        </w:tc>
      </w:tr>
    </w:tbl>
    <w:p w:rsidR="009D438D" w:rsidRPr="00F36ADE" w:rsidRDefault="009D438D">
      <w:pPr>
        <w:rPr>
          <w:sz w:val="2"/>
          <w:szCs w:val="2"/>
        </w:rPr>
      </w:pPr>
    </w:p>
    <w:tbl>
      <w:tblPr>
        <w:tblW w:w="15573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6"/>
        <w:gridCol w:w="1073"/>
        <w:gridCol w:w="6"/>
        <w:gridCol w:w="592"/>
        <w:gridCol w:w="11"/>
        <w:gridCol w:w="829"/>
        <w:gridCol w:w="11"/>
        <w:gridCol w:w="1146"/>
        <w:gridCol w:w="600"/>
        <w:gridCol w:w="1101"/>
        <w:gridCol w:w="840"/>
        <w:gridCol w:w="720"/>
        <w:gridCol w:w="20"/>
        <w:gridCol w:w="700"/>
        <w:gridCol w:w="713"/>
        <w:gridCol w:w="7"/>
        <w:gridCol w:w="713"/>
        <w:gridCol w:w="720"/>
        <w:gridCol w:w="720"/>
        <w:gridCol w:w="720"/>
        <w:gridCol w:w="722"/>
        <w:gridCol w:w="12"/>
        <w:gridCol w:w="709"/>
        <w:gridCol w:w="12"/>
      </w:tblGrid>
      <w:tr w:rsidR="009D438D" w:rsidRPr="00F36ADE" w:rsidTr="00A570FA">
        <w:trPr>
          <w:cantSplit/>
          <w:tblHeader/>
        </w:trPr>
        <w:tc>
          <w:tcPr>
            <w:tcW w:w="2876" w:type="dxa"/>
          </w:tcPr>
          <w:p w:rsidR="009D438D" w:rsidRPr="00F36ADE" w:rsidRDefault="009D438D" w:rsidP="009B0DEE">
            <w:pPr>
              <w:jc w:val="center"/>
              <w:rPr>
                <w:b/>
                <w:sz w:val="16"/>
                <w:szCs w:val="16"/>
              </w:rPr>
            </w:pPr>
            <w:r w:rsidRPr="00F36ADE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1073" w:type="dxa"/>
          </w:tcPr>
          <w:p w:rsidR="009D438D" w:rsidRPr="00F36ADE" w:rsidRDefault="009D438D" w:rsidP="009B0DEE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1</w:t>
            </w:r>
          </w:p>
        </w:tc>
        <w:tc>
          <w:tcPr>
            <w:tcW w:w="598" w:type="dxa"/>
            <w:gridSpan w:val="2"/>
          </w:tcPr>
          <w:p w:rsidR="009D438D" w:rsidRPr="00F36ADE" w:rsidRDefault="009D438D" w:rsidP="009B0DEE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2"/>
          </w:tcPr>
          <w:p w:rsidR="009D438D" w:rsidRPr="00F36ADE" w:rsidRDefault="009D438D" w:rsidP="009B0DEE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3</w:t>
            </w:r>
          </w:p>
        </w:tc>
        <w:tc>
          <w:tcPr>
            <w:tcW w:w="1157" w:type="dxa"/>
            <w:gridSpan w:val="2"/>
          </w:tcPr>
          <w:p w:rsidR="009D438D" w:rsidRPr="00F36ADE" w:rsidRDefault="009D438D" w:rsidP="009B0DEE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4</w:t>
            </w:r>
          </w:p>
        </w:tc>
        <w:tc>
          <w:tcPr>
            <w:tcW w:w="600" w:type="dxa"/>
          </w:tcPr>
          <w:p w:rsidR="009D438D" w:rsidRPr="00F36ADE" w:rsidRDefault="009D438D" w:rsidP="009B0DEE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5</w:t>
            </w:r>
          </w:p>
        </w:tc>
        <w:tc>
          <w:tcPr>
            <w:tcW w:w="1101" w:type="dxa"/>
          </w:tcPr>
          <w:p w:rsidR="009D438D" w:rsidRPr="00F36ADE" w:rsidRDefault="009D438D" w:rsidP="009B0DEE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6</w:t>
            </w:r>
          </w:p>
        </w:tc>
        <w:tc>
          <w:tcPr>
            <w:tcW w:w="840" w:type="dxa"/>
          </w:tcPr>
          <w:p w:rsidR="009D438D" w:rsidRPr="00F36ADE" w:rsidRDefault="009D438D" w:rsidP="009B0DEE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7</w:t>
            </w:r>
          </w:p>
        </w:tc>
        <w:tc>
          <w:tcPr>
            <w:tcW w:w="740" w:type="dxa"/>
            <w:gridSpan w:val="2"/>
          </w:tcPr>
          <w:p w:rsidR="009D438D" w:rsidRPr="00F36ADE" w:rsidRDefault="009D438D" w:rsidP="009B0DE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8</w:t>
            </w:r>
          </w:p>
        </w:tc>
        <w:tc>
          <w:tcPr>
            <w:tcW w:w="700" w:type="dxa"/>
          </w:tcPr>
          <w:p w:rsidR="009D438D" w:rsidRPr="00F36ADE" w:rsidRDefault="009D438D" w:rsidP="002704C5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9</w:t>
            </w:r>
          </w:p>
        </w:tc>
        <w:tc>
          <w:tcPr>
            <w:tcW w:w="713" w:type="dxa"/>
          </w:tcPr>
          <w:p w:rsidR="009D438D" w:rsidRPr="00F36ADE" w:rsidRDefault="009D438D" w:rsidP="002704C5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10</w:t>
            </w:r>
          </w:p>
        </w:tc>
        <w:tc>
          <w:tcPr>
            <w:tcW w:w="720" w:type="dxa"/>
            <w:gridSpan w:val="2"/>
          </w:tcPr>
          <w:p w:rsidR="009D438D" w:rsidRPr="00F36ADE" w:rsidRDefault="009D438D" w:rsidP="002704C5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11</w:t>
            </w:r>
          </w:p>
        </w:tc>
        <w:tc>
          <w:tcPr>
            <w:tcW w:w="720" w:type="dxa"/>
          </w:tcPr>
          <w:p w:rsidR="009D438D" w:rsidRPr="00F36ADE" w:rsidRDefault="009D438D" w:rsidP="002704C5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12</w:t>
            </w:r>
          </w:p>
        </w:tc>
        <w:tc>
          <w:tcPr>
            <w:tcW w:w="720" w:type="dxa"/>
          </w:tcPr>
          <w:p w:rsidR="009D438D" w:rsidRPr="00F36ADE" w:rsidRDefault="009D438D" w:rsidP="002704C5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13</w:t>
            </w:r>
          </w:p>
        </w:tc>
        <w:tc>
          <w:tcPr>
            <w:tcW w:w="720" w:type="dxa"/>
          </w:tcPr>
          <w:p w:rsidR="009D438D" w:rsidRPr="00F36ADE" w:rsidRDefault="009D438D" w:rsidP="002704C5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14</w:t>
            </w:r>
          </w:p>
        </w:tc>
        <w:tc>
          <w:tcPr>
            <w:tcW w:w="734" w:type="dxa"/>
            <w:gridSpan w:val="2"/>
          </w:tcPr>
          <w:p w:rsidR="009D438D" w:rsidRPr="00F36ADE" w:rsidRDefault="009D438D" w:rsidP="002704C5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15</w:t>
            </w:r>
          </w:p>
        </w:tc>
        <w:tc>
          <w:tcPr>
            <w:tcW w:w="721" w:type="dxa"/>
            <w:gridSpan w:val="2"/>
          </w:tcPr>
          <w:p w:rsidR="009D438D" w:rsidRPr="00F36ADE" w:rsidRDefault="009D438D" w:rsidP="002704C5">
            <w:pPr>
              <w:jc w:val="center"/>
              <w:rPr>
                <w:sz w:val="16"/>
                <w:szCs w:val="16"/>
              </w:rPr>
            </w:pPr>
            <w:r w:rsidRPr="00F36ADE">
              <w:rPr>
                <w:sz w:val="16"/>
                <w:szCs w:val="16"/>
              </w:rPr>
              <w:t>16</w:t>
            </w: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rPr>
                <w:b/>
                <w:sz w:val="17"/>
                <w:szCs w:val="17"/>
              </w:rPr>
            </w:pPr>
            <w:r w:rsidRPr="00F36ADE">
              <w:rPr>
                <w:b/>
                <w:sz w:val="17"/>
                <w:szCs w:val="17"/>
              </w:rPr>
              <w:t>Житлове будівництво - всього</w:t>
            </w:r>
          </w:p>
        </w:tc>
        <w:tc>
          <w:tcPr>
            <w:tcW w:w="1073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D505C4" w:rsidRDefault="009D438D" w:rsidP="007C1583">
            <w:pPr>
              <w:rPr>
                <w:sz w:val="17"/>
                <w:szCs w:val="17"/>
                <w:u w:val="single"/>
              </w:rPr>
            </w:pPr>
            <w:r w:rsidRPr="00D505C4">
              <w:rPr>
                <w:sz w:val="17"/>
                <w:szCs w:val="17"/>
                <w:u w:val="single"/>
              </w:rPr>
              <w:t>3700,0</w:t>
            </w:r>
          </w:p>
          <w:p w:rsidR="009D438D" w:rsidRPr="00F36ADE" w:rsidRDefault="009D438D" w:rsidP="007C158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150,0</w:t>
            </w:r>
          </w:p>
        </w:tc>
        <w:tc>
          <w:tcPr>
            <w:tcW w:w="1157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D505C4" w:rsidRDefault="009D438D" w:rsidP="007C1583">
            <w:pPr>
              <w:rPr>
                <w:sz w:val="17"/>
                <w:szCs w:val="17"/>
                <w:u w:val="single"/>
              </w:rPr>
            </w:pPr>
            <w:r w:rsidRPr="00D505C4">
              <w:rPr>
                <w:sz w:val="17"/>
                <w:szCs w:val="17"/>
                <w:u w:val="single"/>
              </w:rPr>
              <w:t>3700,0</w:t>
            </w:r>
          </w:p>
          <w:p w:rsidR="009D438D" w:rsidRPr="00F36ADE" w:rsidRDefault="009D438D" w:rsidP="007C158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150,0</w:t>
            </w:r>
          </w:p>
        </w:tc>
        <w:tc>
          <w:tcPr>
            <w:tcW w:w="740" w:type="dxa"/>
            <w:gridSpan w:val="2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D505C4" w:rsidRDefault="009D438D" w:rsidP="00D505C4">
            <w:pPr>
              <w:rPr>
                <w:sz w:val="17"/>
                <w:szCs w:val="17"/>
                <w:u w:val="single"/>
              </w:rPr>
            </w:pPr>
            <w:r w:rsidRPr="00D505C4">
              <w:rPr>
                <w:sz w:val="17"/>
                <w:szCs w:val="17"/>
                <w:u w:val="single"/>
              </w:rPr>
              <w:t>3700,0</w:t>
            </w:r>
          </w:p>
          <w:p w:rsidR="009D438D" w:rsidRPr="00F36ADE" w:rsidRDefault="009D438D" w:rsidP="00D505C4">
            <w:pPr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150,0</w:t>
            </w: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у тому числі:</w:t>
            </w:r>
          </w:p>
        </w:tc>
        <w:tc>
          <w:tcPr>
            <w:tcW w:w="1073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57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2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  <w:r w:rsidRPr="00F36ADE">
              <w:rPr>
                <w:b/>
                <w:sz w:val="17"/>
                <w:szCs w:val="17"/>
              </w:rPr>
              <w:t xml:space="preserve">а)  у  міській  місцевості </w:t>
            </w:r>
            <w:r w:rsidRPr="00F36ADE">
              <w:rPr>
                <w:sz w:val="17"/>
                <w:szCs w:val="17"/>
              </w:rPr>
              <w:t xml:space="preserve"> (міста та селища  міського типу)</w:t>
            </w:r>
          </w:p>
        </w:tc>
        <w:tc>
          <w:tcPr>
            <w:tcW w:w="1073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D505C4" w:rsidRDefault="009D438D" w:rsidP="00D505C4">
            <w:pPr>
              <w:rPr>
                <w:sz w:val="17"/>
                <w:szCs w:val="17"/>
                <w:u w:val="single"/>
              </w:rPr>
            </w:pPr>
            <w:r w:rsidRPr="00D505C4">
              <w:rPr>
                <w:sz w:val="17"/>
                <w:szCs w:val="17"/>
                <w:u w:val="single"/>
              </w:rPr>
              <w:t>3700,0</w:t>
            </w:r>
          </w:p>
          <w:p w:rsidR="009D438D" w:rsidRPr="00F36ADE" w:rsidRDefault="009D438D" w:rsidP="00D505C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150,0</w:t>
            </w:r>
          </w:p>
        </w:tc>
        <w:tc>
          <w:tcPr>
            <w:tcW w:w="1157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D505C4" w:rsidRDefault="009D438D" w:rsidP="00D505C4">
            <w:pPr>
              <w:rPr>
                <w:sz w:val="17"/>
                <w:szCs w:val="17"/>
                <w:u w:val="single"/>
              </w:rPr>
            </w:pPr>
            <w:r w:rsidRPr="00D505C4">
              <w:rPr>
                <w:sz w:val="17"/>
                <w:szCs w:val="17"/>
                <w:u w:val="single"/>
              </w:rPr>
              <w:t>3700,0</w:t>
            </w:r>
          </w:p>
          <w:p w:rsidR="009D438D" w:rsidRPr="00F36ADE" w:rsidRDefault="009D438D" w:rsidP="00D505C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150,0</w:t>
            </w:r>
          </w:p>
        </w:tc>
        <w:tc>
          <w:tcPr>
            <w:tcW w:w="740" w:type="dxa"/>
            <w:gridSpan w:val="2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D505C4" w:rsidRDefault="009D438D" w:rsidP="00D505C4">
            <w:pPr>
              <w:rPr>
                <w:sz w:val="17"/>
                <w:szCs w:val="17"/>
                <w:u w:val="single"/>
              </w:rPr>
            </w:pPr>
            <w:r w:rsidRPr="00D505C4">
              <w:rPr>
                <w:sz w:val="17"/>
                <w:szCs w:val="17"/>
                <w:u w:val="single"/>
              </w:rPr>
              <w:t>3700,0</w:t>
            </w:r>
          </w:p>
          <w:p w:rsidR="009D438D" w:rsidRPr="00F36ADE" w:rsidRDefault="009D438D" w:rsidP="00D505C4">
            <w:pPr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150,0</w:t>
            </w: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rPr>
                <w:sz w:val="17"/>
                <w:szCs w:val="17"/>
              </w:rPr>
            </w:pPr>
            <w:r w:rsidRPr="00F36ADE">
              <w:rPr>
                <w:b/>
                <w:i/>
                <w:sz w:val="17"/>
                <w:szCs w:val="17"/>
              </w:rPr>
              <w:t xml:space="preserve">б) </w:t>
            </w:r>
            <w:r w:rsidRPr="00F36ADE">
              <w:rPr>
                <w:b/>
                <w:sz w:val="17"/>
                <w:szCs w:val="17"/>
              </w:rPr>
              <w:t>у сільській  місцевості</w:t>
            </w:r>
            <w:r w:rsidRPr="00F36ADE">
              <w:rPr>
                <w:b/>
                <w:i/>
                <w:sz w:val="17"/>
                <w:szCs w:val="17"/>
              </w:rPr>
              <w:t xml:space="preserve"> </w:t>
            </w:r>
            <w:r w:rsidRPr="00F36ADE">
              <w:rPr>
                <w:sz w:val="17"/>
                <w:szCs w:val="17"/>
              </w:rPr>
              <w:t xml:space="preserve"> (селища та села)</w:t>
            </w:r>
          </w:p>
        </w:tc>
        <w:tc>
          <w:tcPr>
            <w:tcW w:w="1073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57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2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із загального обсягу:</w:t>
            </w:r>
          </w:p>
        </w:tc>
        <w:tc>
          <w:tcPr>
            <w:tcW w:w="1073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57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2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rPr>
                <w:b/>
                <w:sz w:val="17"/>
                <w:szCs w:val="17"/>
              </w:rPr>
            </w:pPr>
            <w:r w:rsidRPr="00F36ADE">
              <w:rPr>
                <w:b/>
                <w:sz w:val="17"/>
                <w:szCs w:val="17"/>
              </w:rPr>
              <w:t>І. Нове будівництво</w:t>
            </w:r>
          </w:p>
          <w:p w:rsidR="009D438D" w:rsidRPr="00F36ADE" w:rsidRDefault="009D438D" w:rsidP="00216919">
            <w:pPr>
              <w:rPr>
                <w:b/>
                <w:sz w:val="17"/>
                <w:szCs w:val="17"/>
              </w:rPr>
            </w:pPr>
            <w:r w:rsidRPr="00F36ADE">
              <w:rPr>
                <w:b/>
                <w:sz w:val="17"/>
                <w:szCs w:val="17"/>
              </w:rPr>
              <w:t xml:space="preserve">   житла</w:t>
            </w:r>
          </w:p>
        </w:tc>
        <w:tc>
          <w:tcPr>
            <w:tcW w:w="1073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57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2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у тому числі:</w:t>
            </w:r>
          </w:p>
        </w:tc>
        <w:tc>
          <w:tcPr>
            <w:tcW w:w="1073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57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2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F36ADE" w:rsidRDefault="009D438D" w:rsidP="002A4054">
            <w:pPr>
              <w:spacing w:before="120"/>
              <w:rPr>
                <w:b/>
                <w:i/>
                <w:sz w:val="17"/>
                <w:szCs w:val="17"/>
              </w:rPr>
            </w:pPr>
            <w:r w:rsidRPr="00F36ADE">
              <w:rPr>
                <w:b/>
                <w:i/>
                <w:sz w:val="17"/>
                <w:szCs w:val="17"/>
              </w:rPr>
              <w:t>1) Завершення недобудованих  на 01.01.201</w:t>
            </w:r>
            <w:r>
              <w:rPr>
                <w:b/>
                <w:i/>
                <w:sz w:val="17"/>
                <w:szCs w:val="17"/>
              </w:rPr>
              <w:t>8</w:t>
            </w:r>
            <w:r w:rsidRPr="00F36ADE">
              <w:rPr>
                <w:b/>
                <w:i/>
                <w:sz w:val="17"/>
                <w:szCs w:val="17"/>
              </w:rPr>
              <w:t xml:space="preserve"> багатоквартирних будинків   </w:t>
            </w:r>
          </w:p>
        </w:tc>
        <w:tc>
          <w:tcPr>
            <w:tcW w:w="1073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1157" w:type="dxa"/>
            <w:gridSpan w:val="2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740" w:type="dxa"/>
            <w:gridSpan w:val="2"/>
          </w:tcPr>
          <w:p w:rsidR="009D438D" w:rsidRPr="00F36ADE" w:rsidRDefault="009D438D" w:rsidP="00784AF1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у тому числі:</w:t>
            </w:r>
          </w:p>
        </w:tc>
        <w:tc>
          <w:tcPr>
            <w:tcW w:w="1073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57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2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 xml:space="preserve">по замовниках </w:t>
            </w:r>
          </w:p>
          <w:p w:rsidR="009D438D" w:rsidRPr="00F36ADE" w:rsidRDefault="009D438D" w:rsidP="00216919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та об’єктах</w:t>
            </w:r>
          </w:p>
        </w:tc>
        <w:tc>
          <w:tcPr>
            <w:tcW w:w="1073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57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2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D505C4" w:rsidRDefault="009D438D" w:rsidP="00601DDA">
            <w:pPr>
              <w:spacing w:before="120"/>
              <w:rPr>
                <w:b/>
                <w:sz w:val="17"/>
                <w:szCs w:val="17"/>
              </w:rPr>
            </w:pPr>
            <w:r w:rsidRPr="00D505C4">
              <w:rPr>
                <w:b/>
                <w:sz w:val="17"/>
                <w:szCs w:val="17"/>
              </w:rPr>
              <w:t>2) Будівництво нових багатоквартирних житлових будинків (що розпочинаються у 2018 році)</w:t>
            </w:r>
          </w:p>
        </w:tc>
        <w:tc>
          <w:tcPr>
            <w:tcW w:w="1073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D505C4" w:rsidRDefault="009D438D" w:rsidP="00D505C4">
            <w:pPr>
              <w:spacing w:before="120"/>
              <w:rPr>
                <w:b/>
                <w:sz w:val="17"/>
                <w:szCs w:val="17"/>
              </w:rPr>
            </w:pPr>
          </w:p>
        </w:tc>
        <w:tc>
          <w:tcPr>
            <w:tcW w:w="1157" w:type="dxa"/>
            <w:gridSpan w:val="2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740" w:type="dxa"/>
            <w:gridSpan w:val="2"/>
          </w:tcPr>
          <w:p w:rsidR="009D438D" w:rsidRPr="00F36ADE" w:rsidRDefault="009D438D" w:rsidP="00784AF1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84AF1">
            <w:pPr>
              <w:spacing w:before="120"/>
              <w:rPr>
                <w:b/>
                <w:i/>
                <w:sz w:val="18"/>
                <w:szCs w:val="18"/>
              </w:rPr>
            </w:pPr>
          </w:p>
        </w:tc>
      </w:tr>
      <w:tr w:rsidR="009D438D" w:rsidRPr="00F36ADE" w:rsidTr="00A570FA">
        <w:trPr>
          <w:cantSplit/>
        </w:trPr>
        <w:tc>
          <w:tcPr>
            <w:tcW w:w="2876" w:type="dxa"/>
          </w:tcPr>
          <w:p w:rsidR="009D438D" w:rsidRPr="00D505C4" w:rsidRDefault="009D438D" w:rsidP="00A817AB">
            <w:pPr>
              <w:rPr>
                <w:sz w:val="17"/>
                <w:szCs w:val="17"/>
              </w:rPr>
            </w:pPr>
            <w:r w:rsidRPr="00D505C4">
              <w:rPr>
                <w:sz w:val="17"/>
                <w:szCs w:val="17"/>
              </w:rPr>
              <w:t>у тому числі по замовниках та об’єктах</w:t>
            </w:r>
          </w:p>
        </w:tc>
        <w:tc>
          <w:tcPr>
            <w:tcW w:w="1073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57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2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0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D505C4" w:rsidRDefault="009D438D" w:rsidP="00216919">
            <w:pPr>
              <w:rPr>
                <w:b/>
                <w:sz w:val="17"/>
                <w:szCs w:val="17"/>
              </w:rPr>
            </w:pPr>
            <w:r w:rsidRPr="00D505C4">
              <w:rPr>
                <w:b/>
                <w:sz w:val="17"/>
                <w:szCs w:val="17"/>
              </w:rPr>
              <w:t>3) Індивідуальне житлове будівництво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D505C4" w:rsidRDefault="009D438D" w:rsidP="00D505C4">
            <w:pPr>
              <w:rPr>
                <w:sz w:val="17"/>
                <w:szCs w:val="17"/>
                <w:u w:val="single"/>
              </w:rPr>
            </w:pPr>
            <w:r w:rsidRPr="00D505C4">
              <w:rPr>
                <w:sz w:val="17"/>
                <w:szCs w:val="17"/>
                <w:u w:val="single"/>
              </w:rPr>
              <w:t>3700,0</w:t>
            </w:r>
          </w:p>
          <w:p w:rsidR="009D438D" w:rsidRPr="00D505C4" w:rsidRDefault="009D438D" w:rsidP="00D505C4">
            <w:pPr>
              <w:rPr>
                <w:b/>
                <w:sz w:val="17"/>
                <w:szCs w:val="17"/>
              </w:rPr>
            </w:pPr>
            <w:r>
              <w:rPr>
                <w:sz w:val="17"/>
                <w:szCs w:val="17"/>
              </w:rPr>
              <w:t>150,0</w:t>
            </w: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D505C4" w:rsidRDefault="009D438D" w:rsidP="00D505C4">
            <w:pPr>
              <w:rPr>
                <w:sz w:val="17"/>
                <w:szCs w:val="17"/>
                <w:u w:val="single"/>
              </w:rPr>
            </w:pPr>
            <w:r w:rsidRPr="00D505C4">
              <w:rPr>
                <w:sz w:val="17"/>
                <w:szCs w:val="17"/>
                <w:u w:val="single"/>
              </w:rPr>
              <w:t>3700,0</w:t>
            </w:r>
          </w:p>
          <w:p w:rsidR="009D438D" w:rsidRPr="00D505C4" w:rsidRDefault="009D438D" w:rsidP="00D505C4">
            <w:pPr>
              <w:rPr>
                <w:b/>
                <w:sz w:val="18"/>
                <w:szCs w:val="18"/>
              </w:rPr>
            </w:pPr>
            <w:r>
              <w:rPr>
                <w:sz w:val="17"/>
                <w:szCs w:val="17"/>
              </w:rPr>
              <w:t>150,0</w:t>
            </w: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  <w:trHeight w:val="174"/>
        </w:trPr>
        <w:tc>
          <w:tcPr>
            <w:tcW w:w="2876" w:type="dxa"/>
          </w:tcPr>
          <w:p w:rsidR="009D438D" w:rsidRPr="00D505C4" w:rsidRDefault="009D438D" w:rsidP="00A37DCE">
            <w:pPr>
              <w:rPr>
                <w:sz w:val="17"/>
                <w:szCs w:val="17"/>
              </w:rPr>
            </w:pPr>
            <w:r w:rsidRPr="00D505C4">
              <w:rPr>
                <w:sz w:val="17"/>
                <w:szCs w:val="17"/>
              </w:rPr>
              <w:t>у тому числі: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9E7CD2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 xml:space="preserve">   - за рахунок власних  коштів населення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D505C4" w:rsidRDefault="009D438D" w:rsidP="00D505C4">
            <w:pPr>
              <w:rPr>
                <w:sz w:val="17"/>
                <w:szCs w:val="17"/>
                <w:u w:val="single"/>
              </w:rPr>
            </w:pPr>
            <w:r w:rsidRPr="00D505C4">
              <w:rPr>
                <w:sz w:val="17"/>
                <w:szCs w:val="17"/>
                <w:u w:val="single"/>
              </w:rPr>
              <w:t>3700,0</w:t>
            </w:r>
          </w:p>
          <w:p w:rsidR="009D438D" w:rsidRPr="00F36ADE" w:rsidRDefault="009D438D" w:rsidP="00D505C4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150,0</w:t>
            </w: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D505C4" w:rsidRDefault="009D438D" w:rsidP="00D505C4">
            <w:pPr>
              <w:rPr>
                <w:sz w:val="17"/>
                <w:szCs w:val="17"/>
                <w:u w:val="single"/>
              </w:rPr>
            </w:pPr>
            <w:r w:rsidRPr="00D505C4">
              <w:rPr>
                <w:sz w:val="17"/>
                <w:szCs w:val="17"/>
                <w:u w:val="single"/>
              </w:rPr>
              <w:t>3700,0</w:t>
            </w:r>
          </w:p>
          <w:p w:rsidR="009D438D" w:rsidRPr="00F36ADE" w:rsidRDefault="009D438D" w:rsidP="00D505C4">
            <w:pPr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150,0</w:t>
            </w: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A570FA">
            <w:pPr>
              <w:rPr>
                <w:sz w:val="17"/>
                <w:szCs w:val="17"/>
              </w:rPr>
            </w:pPr>
            <w:r w:rsidRPr="00A570FA">
              <w:rPr>
                <w:sz w:val="17"/>
                <w:szCs w:val="17"/>
              </w:rPr>
              <w:t>-</w:t>
            </w:r>
            <w:r>
              <w:rPr>
                <w:sz w:val="17"/>
                <w:szCs w:val="17"/>
              </w:rPr>
              <w:t xml:space="preserve"> </w:t>
            </w:r>
            <w:r w:rsidRPr="00F36ADE">
              <w:rPr>
                <w:sz w:val="17"/>
                <w:szCs w:val="17"/>
              </w:rPr>
              <w:t>за програмою  «Власний дім»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rPr>
                <w:b/>
                <w:sz w:val="17"/>
                <w:szCs w:val="17"/>
              </w:rPr>
            </w:pPr>
          </w:p>
          <w:p w:rsidR="009D438D" w:rsidRPr="00F36ADE" w:rsidRDefault="009D438D" w:rsidP="00216919">
            <w:pPr>
              <w:rPr>
                <w:b/>
                <w:sz w:val="17"/>
                <w:szCs w:val="17"/>
              </w:rPr>
            </w:pPr>
            <w:r w:rsidRPr="00F36ADE">
              <w:rPr>
                <w:b/>
                <w:sz w:val="17"/>
                <w:szCs w:val="17"/>
              </w:rPr>
              <w:t xml:space="preserve">ІІ. Розширення 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 xml:space="preserve">       у тому числі: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rPr>
                <w:b/>
                <w:i/>
                <w:sz w:val="17"/>
                <w:szCs w:val="17"/>
              </w:rPr>
            </w:pPr>
            <w:r w:rsidRPr="00F36ADE">
              <w:rPr>
                <w:b/>
                <w:i/>
                <w:sz w:val="17"/>
                <w:szCs w:val="17"/>
              </w:rPr>
              <w:t xml:space="preserve">1) Розширення багатоквартирних житлових будинків 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B07F33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 xml:space="preserve">у тому числі:                                  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B07F33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 xml:space="preserve">по замовниках </w:t>
            </w:r>
          </w:p>
          <w:p w:rsidR="009D438D" w:rsidRPr="00F36ADE" w:rsidRDefault="009D438D" w:rsidP="00B07F33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та об’єктах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B07F33">
            <w:pPr>
              <w:rPr>
                <w:b/>
                <w:i/>
                <w:sz w:val="17"/>
                <w:szCs w:val="17"/>
              </w:rPr>
            </w:pPr>
            <w:r w:rsidRPr="00F36ADE">
              <w:rPr>
                <w:b/>
                <w:i/>
                <w:sz w:val="17"/>
                <w:szCs w:val="17"/>
              </w:rPr>
              <w:t>2) Розширення індивідуальних житлових будинків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9E7CD2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 xml:space="preserve">   - за рахунок власних  коштів населення 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B15124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B15124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B15124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B15124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B15124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B1512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B15124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B15124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B15124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9E7CD2">
            <w:pPr>
              <w:numPr>
                <w:ilvl w:val="0"/>
                <w:numId w:val="1"/>
              </w:num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за програмою  «Власний дім»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B15124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B15124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B15124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B15124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B15124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B15124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B1512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B15124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B15124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B15124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B07F33">
            <w:pPr>
              <w:rPr>
                <w:b/>
                <w:sz w:val="17"/>
                <w:szCs w:val="17"/>
              </w:rPr>
            </w:pPr>
          </w:p>
          <w:p w:rsidR="009D438D" w:rsidRPr="00F36ADE" w:rsidRDefault="009D438D" w:rsidP="00B07F33">
            <w:pPr>
              <w:rPr>
                <w:b/>
                <w:sz w:val="17"/>
                <w:szCs w:val="17"/>
              </w:rPr>
            </w:pPr>
            <w:r w:rsidRPr="00F36ADE">
              <w:rPr>
                <w:b/>
                <w:sz w:val="17"/>
                <w:szCs w:val="17"/>
              </w:rPr>
              <w:t>ІІІ. Реконструкція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b/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b/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b/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b/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b/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b/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b/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b/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rPr>
                <w:b/>
                <w:i/>
                <w:sz w:val="17"/>
                <w:szCs w:val="17"/>
              </w:rPr>
            </w:pPr>
          </w:p>
          <w:p w:rsidR="009D438D" w:rsidRPr="00F36ADE" w:rsidRDefault="009D438D" w:rsidP="00216919">
            <w:pPr>
              <w:rPr>
                <w:b/>
                <w:i/>
                <w:sz w:val="17"/>
                <w:szCs w:val="17"/>
              </w:rPr>
            </w:pPr>
            <w:r w:rsidRPr="00F36ADE">
              <w:rPr>
                <w:b/>
                <w:i/>
                <w:sz w:val="17"/>
                <w:szCs w:val="17"/>
              </w:rPr>
              <w:t>1) Реконструкція житлових будинків, гуртожитків, дитячих садків, шкіл та інших нежитлових будівель під житло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i/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i/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i/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i/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i/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у тому числі: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 xml:space="preserve">по замовниках </w:t>
            </w:r>
          </w:p>
          <w:p w:rsidR="009D438D" w:rsidRPr="00F36ADE" w:rsidRDefault="009D438D" w:rsidP="00216919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та об’єктах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216919">
            <w:pPr>
              <w:rPr>
                <w:b/>
                <w:i/>
                <w:sz w:val="17"/>
                <w:szCs w:val="17"/>
              </w:rPr>
            </w:pPr>
          </w:p>
          <w:p w:rsidR="009D438D" w:rsidRPr="00F36ADE" w:rsidRDefault="009D438D" w:rsidP="00216919">
            <w:pPr>
              <w:rPr>
                <w:b/>
                <w:i/>
                <w:sz w:val="17"/>
                <w:szCs w:val="17"/>
              </w:rPr>
            </w:pPr>
            <w:r w:rsidRPr="00F36ADE">
              <w:rPr>
                <w:b/>
                <w:i/>
                <w:sz w:val="17"/>
                <w:szCs w:val="17"/>
              </w:rPr>
              <w:t>2) Реконструкція індивідуальних житлових будинків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b/>
                <w:i/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9E7CD2">
            <w:p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 xml:space="preserve">   - за рахунок власних коштів населення 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9E7CD2">
            <w:pPr>
              <w:numPr>
                <w:ilvl w:val="0"/>
                <w:numId w:val="1"/>
              </w:numPr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за програмою «Власний дім»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C5765C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7C1583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844F89">
            <w:pPr>
              <w:jc w:val="center"/>
              <w:rPr>
                <w:b/>
                <w:sz w:val="17"/>
                <w:szCs w:val="17"/>
              </w:rPr>
            </w:pPr>
            <w:r w:rsidRPr="00F36ADE">
              <w:rPr>
                <w:b/>
                <w:sz w:val="18"/>
                <w:szCs w:val="18"/>
              </w:rPr>
              <w:t>Із загального обсягу  за спеціальними програмами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844F89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844F89">
            <w:pPr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844F89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844F89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Комплексна  програма забезпечення  житлом військовослужбовців та  членів їх сімей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8"/>
                <w:szCs w:val="18"/>
              </w:rPr>
            </w:pPr>
            <w:r w:rsidRPr="00F36ADE">
              <w:rPr>
                <w:sz w:val="18"/>
                <w:szCs w:val="18"/>
              </w:rPr>
              <w:t>х</w:t>
            </w: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46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600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01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 xml:space="preserve">Державна Програма забезпечення  молоді  житлом 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8"/>
                <w:szCs w:val="18"/>
              </w:rPr>
            </w:pPr>
            <w:r w:rsidRPr="00F36ADE">
              <w:rPr>
                <w:sz w:val="18"/>
                <w:szCs w:val="18"/>
              </w:rPr>
              <w:t>х</w:t>
            </w: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46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600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01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Програма  індивідуального житлового будівництва  на селі “Власний дім”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8"/>
                <w:szCs w:val="18"/>
              </w:rPr>
            </w:pPr>
            <w:r w:rsidRPr="00F36ADE">
              <w:rPr>
                <w:sz w:val="18"/>
                <w:szCs w:val="18"/>
              </w:rPr>
              <w:t>х</w:t>
            </w: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46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600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01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Громадяни, які постраждали внаслідок Чорнобильської катастрофи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8"/>
                <w:szCs w:val="18"/>
              </w:rPr>
            </w:pPr>
            <w:r w:rsidRPr="00F36ADE">
              <w:rPr>
                <w:sz w:val="18"/>
                <w:szCs w:val="18"/>
              </w:rPr>
              <w:t>х</w:t>
            </w: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46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600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01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3E37" w:rsidRDefault="009D438D" w:rsidP="00844F89">
            <w:pPr>
              <w:spacing w:before="120"/>
              <w:rPr>
                <w:sz w:val="17"/>
                <w:szCs w:val="17"/>
              </w:rPr>
            </w:pPr>
            <w:r w:rsidRPr="00F33E37">
              <w:rPr>
                <w:sz w:val="17"/>
                <w:szCs w:val="17"/>
              </w:rPr>
              <w:t>Створення житлового фонду соціального призначення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8"/>
                <w:szCs w:val="18"/>
              </w:rPr>
            </w:pPr>
            <w:r w:rsidRPr="00F36ADE">
              <w:rPr>
                <w:sz w:val="18"/>
                <w:szCs w:val="18"/>
              </w:rPr>
              <w:t>х</w:t>
            </w: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46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600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01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3E37" w:rsidRDefault="009D438D" w:rsidP="00844F89">
            <w:pPr>
              <w:spacing w:before="120"/>
              <w:rPr>
                <w:sz w:val="17"/>
                <w:szCs w:val="17"/>
              </w:rPr>
            </w:pPr>
            <w:r w:rsidRPr="00F33E37">
              <w:rPr>
                <w:sz w:val="17"/>
                <w:szCs w:val="17"/>
              </w:rPr>
              <w:t>Створення Фондів житла для тимчасового проживання</w:t>
            </w:r>
            <w:r>
              <w:rPr>
                <w:sz w:val="17"/>
                <w:szCs w:val="17"/>
              </w:rPr>
              <w:t>*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8"/>
                <w:szCs w:val="18"/>
              </w:rPr>
            </w:pPr>
            <w:r w:rsidRPr="00F36ADE">
              <w:rPr>
                <w:sz w:val="18"/>
                <w:szCs w:val="18"/>
              </w:rPr>
              <w:t>х</w:t>
            </w: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46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600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01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Будівництво доступного житла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8"/>
                <w:szCs w:val="18"/>
              </w:rPr>
            </w:pPr>
            <w:r w:rsidRPr="00F36ADE">
              <w:rPr>
                <w:sz w:val="18"/>
                <w:szCs w:val="18"/>
              </w:rPr>
              <w:t>х</w:t>
            </w: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46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600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01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у</w:t>
            </w:r>
            <w:r w:rsidRPr="00F36ADE">
              <w:rPr>
                <w:sz w:val="17"/>
                <w:szCs w:val="17"/>
              </w:rPr>
              <w:t xml:space="preserve"> т.ч.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за рахунок здешевлення вартості іпотечних кредитів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</w:p>
        </w:tc>
        <w:tc>
          <w:tcPr>
            <w:tcW w:w="1146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</w:p>
        </w:tc>
        <w:tc>
          <w:tcPr>
            <w:tcW w:w="600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</w:p>
        </w:tc>
        <w:tc>
          <w:tcPr>
            <w:tcW w:w="1101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</w:p>
        </w:tc>
        <w:tc>
          <w:tcPr>
            <w:tcW w:w="84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реконструкція  кварталів застарілого житла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8"/>
                <w:szCs w:val="18"/>
              </w:rPr>
            </w:pPr>
            <w:r w:rsidRPr="00F36ADE">
              <w:rPr>
                <w:sz w:val="18"/>
                <w:szCs w:val="18"/>
              </w:rPr>
              <w:t>х</w:t>
            </w: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46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600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01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  <w:tr w:rsidR="009D438D" w:rsidRPr="00F36ADE" w:rsidTr="00A570FA">
        <w:trPr>
          <w:gridAfter w:val="1"/>
          <w:wAfter w:w="12" w:type="dxa"/>
          <w:cantSplit/>
        </w:trPr>
        <w:tc>
          <w:tcPr>
            <w:tcW w:w="2876" w:type="dxa"/>
          </w:tcPr>
          <w:p w:rsidR="009D438D" w:rsidRPr="00F36ADE" w:rsidRDefault="009D438D" w:rsidP="00844F89">
            <w:pPr>
              <w:pStyle w:val="Header"/>
              <w:spacing w:before="120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Інші програми  (вказати які)</w:t>
            </w:r>
          </w:p>
        </w:tc>
        <w:tc>
          <w:tcPr>
            <w:tcW w:w="1079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8"/>
                <w:szCs w:val="18"/>
              </w:rPr>
            </w:pPr>
            <w:r w:rsidRPr="00F36ADE">
              <w:rPr>
                <w:sz w:val="18"/>
                <w:szCs w:val="18"/>
              </w:rPr>
              <w:t>х</w:t>
            </w:r>
          </w:p>
        </w:tc>
        <w:tc>
          <w:tcPr>
            <w:tcW w:w="603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  <w:gridSpan w:val="2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46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600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1101" w:type="dxa"/>
          </w:tcPr>
          <w:p w:rsidR="009D438D" w:rsidRPr="00F36ADE" w:rsidRDefault="009D438D" w:rsidP="00844F89">
            <w:pPr>
              <w:spacing w:before="120"/>
              <w:jc w:val="center"/>
              <w:rPr>
                <w:sz w:val="17"/>
                <w:szCs w:val="17"/>
              </w:rPr>
            </w:pPr>
            <w:r w:rsidRPr="00F36ADE">
              <w:rPr>
                <w:sz w:val="17"/>
                <w:szCs w:val="17"/>
              </w:rPr>
              <w:t>х</w:t>
            </w:r>
          </w:p>
        </w:tc>
        <w:tc>
          <w:tcPr>
            <w:tcW w:w="84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  <w:gridSpan w:val="2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13" w:type="dxa"/>
          </w:tcPr>
          <w:p w:rsidR="009D438D" w:rsidRPr="00F36ADE" w:rsidRDefault="009D438D" w:rsidP="00844F89">
            <w:pPr>
              <w:spacing w:before="120"/>
              <w:rPr>
                <w:i/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7"/>
                <w:szCs w:val="17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2" w:type="dxa"/>
          </w:tcPr>
          <w:p w:rsidR="009D438D" w:rsidRPr="00F36ADE" w:rsidRDefault="009D438D" w:rsidP="00844F8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21" w:type="dxa"/>
            <w:gridSpan w:val="2"/>
          </w:tcPr>
          <w:p w:rsidR="009D438D" w:rsidRPr="00F36ADE" w:rsidRDefault="009D438D" w:rsidP="007C1583">
            <w:pPr>
              <w:rPr>
                <w:sz w:val="18"/>
                <w:szCs w:val="18"/>
              </w:rPr>
            </w:pPr>
          </w:p>
        </w:tc>
      </w:tr>
    </w:tbl>
    <w:p w:rsidR="009D438D" w:rsidRPr="005E6C15" w:rsidRDefault="009D438D" w:rsidP="00F33E37">
      <w:pPr>
        <w:pStyle w:val="Title"/>
        <w:jc w:val="left"/>
        <w:rPr>
          <w:b w:val="0"/>
          <w:szCs w:val="18"/>
        </w:rPr>
      </w:pPr>
      <w:r>
        <w:rPr>
          <w:b w:val="0"/>
          <w:szCs w:val="18"/>
          <w:lang w:val="ru-RU"/>
        </w:rPr>
        <w:t xml:space="preserve">* </w:t>
      </w:r>
      <w:r w:rsidRPr="0038634F">
        <w:rPr>
          <w:b w:val="0"/>
          <w:sz w:val="20"/>
        </w:rPr>
        <w:t>можливо створення за рахунок житла з повторного фонду</w:t>
      </w:r>
      <w:r>
        <w:rPr>
          <w:b w:val="0"/>
          <w:szCs w:val="18"/>
        </w:rPr>
        <w:t xml:space="preserve"> </w:t>
      </w:r>
    </w:p>
    <w:p w:rsidR="009D438D" w:rsidRPr="00F36ADE" w:rsidRDefault="009D438D" w:rsidP="00425EAD">
      <w:pPr>
        <w:ind w:firstLine="708"/>
        <w:jc w:val="both"/>
        <w:rPr>
          <w:b/>
        </w:rPr>
      </w:pPr>
    </w:p>
    <w:p w:rsidR="009D438D" w:rsidRDefault="009D438D" w:rsidP="009C712A">
      <w:pPr>
        <w:tabs>
          <w:tab w:val="left" w:pos="15165"/>
        </w:tabs>
        <w:jc w:val="both"/>
        <w:rPr>
          <w:sz w:val="17"/>
          <w:szCs w:val="17"/>
        </w:rPr>
      </w:pPr>
    </w:p>
    <w:p w:rsidR="009D438D" w:rsidRDefault="009D438D" w:rsidP="009C712A">
      <w:pPr>
        <w:tabs>
          <w:tab w:val="left" w:pos="15165"/>
        </w:tabs>
        <w:jc w:val="both"/>
        <w:rPr>
          <w:sz w:val="17"/>
          <w:szCs w:val="17"/>
        </w:rPr>
      </w:pPr>
    </w:p>
    <w:p w:rsidR="009D438D" w:rsidRPr="00F36ADE" w:rsidRDefault="009D438D" w:rsidP="009C712A">
      <w:pPr>
        <w:tabs>
          <w:tab w:val="left" w:pos="15165"/>
        </w:tabs>
        <w:jc w:val="both"/>
        <w:rPr>
          <w:sz w:val="18"/>
          <w:szCs w:val="18"/>
        </w:rPr>
      </w:pPr>
    </w:p>
    <w:sectPr w:rsidR="009D438D" w:rsidRPr="00F36ADE" w:rsidSect="0038634F">
      <w:headerReference w:type="even" r:id="rId7"/>
      <w:headerReference w:type="default" r:id="rId8"/>
      <w:pgSz w:w="16840" w:h="11907" w:orient="landscape" w:code="9"/>
      <w:pgMar w:top="1418" w:right="1134" w:bottom="567" w:left="72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38D" w:rsidRDefault="009D438D" w:rsidP="00050124">
      <w:r>
        <w:separator/>
      </w:r>
    </w:p>
  </w:endnote>
  <w:endnote w:type="continuationSeparator" w:id="0">
    <w:p w:rsidR="009D438D" w:rsidRDefault="009D438D" w:rsidP="00050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38D" w:rsidRDefault="009D438D" w:rsidP="00050124">
      <w:r>
        <w:separator/>
      </w:r>
    </w:p>
  </w:footnote>
  <w:footnote w:type="continuationSeparator" w:id="0">
    <w:p w:rsidR="009D438D" w:rsidRDefault="009D438D" w:rsidP="00050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38D" w:rsidRDefault="009D438D" w:rsidP="0055016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9D438D" w:rsidRDefault="009D438D" w:rsidP="00EF669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38D" w:rsidRDefault="009D438D" w:rsidP="00534514">
    <w:pPr>
      <w:pStyle w:val="Header"/>
      <w:framePr w:wrap="around" w:vAnchor="text" w:hAnchor="page" w:x="9010" w:y="-116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D438D" w:rsidRDefault="009D438D" w:rsidP="00EF6694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42A32"/>
    <w:multiLevelType w:val="hybridMultilevel"/>
    <w:tmpl w:val="65A28FBE"/>
    <w:lvl w:ilvl="0" w:tplc="878810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74E9F"/>
    <w:multiLevelType w:val="hybridMultilevel"/>
    <w:tmpl w:val="C4184820"/>
    <w:lvl w:ilvl="0" w:tplc="9590284E">
      <w:start w:val="3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E2B"/>
    <w:rsid w:val="00007952"/>
    <w:rsid w:val="000133C7"/>
    <w:rsid w:val="00020EA4"/>
    <w:rsid w:val="0002103B"/>
    <w:rsid w:val="00026C52"/>
    <w:rsid w:val="000343AC"/>
    <w:rsid w:val="00036FE2"/>
    <w:rsid w:val="00040951"/>
    <w:rsid w:val="00042C8D"/>
    <w:rsid w:val="00047C45"/>
    <w:rsid w:val="00050124"/>
    <w:rsid w:val="00071E25"/>
    <w:rsid w:val="00085EC6"/>
    <w:rsid w:val="00090277"/>
    <w:rsid w:val="00093ADA"/>
    <w:rsid w:val="000A02EF"/>
    <w:rsid w:val="000C1190"/>
    <w:rsid w:val="000C3051"/>
    <w:rsid w:val="000D3A68"/>
    <w:rsid w:val="000D48D2"/>
    <w:rsid w:val="000F4CBB"/>
    <w:rsid w:val="000F5040"/>
    <w:rsid w:val="001000C2"/>
    <w:rsid w:val="001029C3"/>
    <w:rsid w:val="00115C89"/>
    <w:rsid w:val="00121C86"/>
    <w:rsid w:val="00124752"/>
    <w:rsid w:val="00131149"/>
    <w:rsid w:val="00152E0B"/>
    <w:rsid w:val="00182BE5"/>
    <w:rsid w:val="001913CF"/>
    <w:rsid w:val="00193C3B"/>
    <w:rsid w:val="001A0324"/>
    <w:rsid w:val="001A544D"/>
    <w:rsid w:val="001B55D5"/>
    <w:rsid w:val="001C3552"/>
    <w:rsid w:val="001C680C"/>
    <w:rsid w:val="001D1CD9"/>
    <w:rsid w:val="001D7A23"/>
    <w:rsid w:val="001E72D3"/>
    <w:rsid w:val="001E7987"/>
    <w:rsid w:val="001F337A"/>
    <w:rsid w:val="001F3F50"/>
    <w:rsid w:val="00200435"/>
    <w:rsid w:val="00216919"/>
    <w:rsid w:val="00225CA7"/>
    <w:rsid w:val="002309BF"/>
    <w:rsid w:val="00232002"/>
    <w:rsid w:val="002408D2"/>
    <w:rsid w:val="00245681"/>
    <w:rsid w:val="00247675"/>
    <w:rsid w:val="00251709"/>
    <w:rsid w:val="002668BD"/>
    <w:rsid w:val="002704C5"/>
    <w:rsid w:val="00283CAF"/>
    <w:rsid w:val="00286A20"/>
    <w:rsid w:val="002905F2"/>
    <w:rsid w:val="00294942"/>
    <w:rsid w:val="002954FF"/>
    <w:rsid w:val="002A4054"/>
    <w:rsid w:val="002A4F4B"/>
    <w:rsid w:val="002A6161"/>
    <w:rsid w:val="002B780F"/>
    <w:rsid w:val="002E7DF1"/>
    <w:rsid w:val="00305794"/>
    <w:rsid w:val="00313DA0"/>
    <w:rsid w:val="00316452"/>
    <w:rsid w:val="00320084"/>
    <w:rsid w:val="00327114"/>
    <w:rsid w:val="00340793"/>
    <w:rsid w:val="00340CF3"/>
    <w:rsid w:val="00345704"/>
    <w:rsid w:val="003504C8"/>
    <w:rsid w:val="00375EF3"/>
    <w:rsid w:val="00382594"/>
    <w:rsid w:val="0038634F"/>
    <w:rsid w:val="003A6B5C"/>
    <w:rsid w:val="003B0751"/>
    <w:rsid w:val="003B27DE"/>
    <w:rsid w:val="003B5AF6"/>
    <w:rsid w:val="003E6B4A"/>
    <w:rsid w:val="003E7B46"/>
    <w:rsid w:val="003E7EB9"/>
    <w:rsid w:val="003F3504"/>
    <w:rsid w:val="003F3BE0"/>
    <w:rsid w:val="004000A2"/>
    <w:rsid w:val="00425EAD"/>
    <w:rsid w:val="00441F51"/>
    <w:rsid w:val="00442058"/>
    <w:rsid w:val="004563E0"/>
    <w:rsid w:val="004628FC"/>
    <w:rsid w:val="00467DC2"/>
    <w:rsid w:val="00476519"/>
    <w:rsid w:val="00480BFC"/>
    <w:rsid w:val="00481123"/>
    <w:rsid w:val="004A0451"/>
    <w:rsid w:val="004B0776"/>
    <w:rsid w:val="004C30BC"/>
    <w:rsid w:val="004C3485"/>
    <w:rsid w:val="004E4E3D"/>
    <w:rsid w:val="00511F5B"/>
    <w:rsid w:val="005204DB"/>
    <w:rsid w:val="00524190"/>
    <w:rsid w:val="00534514"/>
    <w:rsid w:val="00550163"/>
    <w:rsid w:val="00552B9E"/>
    <w:rsid w:val="00553664"/>
    <w:rsid w:val="005936F0"/>
    <w:rsid w:val="005975B9"/>
    <w:rsid w:val="00597F92"/>
    <w:rsid w:val="005A4057"/>
    <w:rsid w:val="005B78F7"/>
    <w:rsid w:val="005D79EB"/>
    <w:rsid w:val="005E6C15"/>
    <w:rsid w:val="005F5473"/>
    <w:rsid w:val="00601DDA"/>
    <w:rsid w:val="006038F4"/>
    <w:rsid w:val="0066234A"/>
    <w:rsid w:val="00663EB8"/>
    <w:rsid w:val="00682361"/>
    <w:rsid w:val="00690AC7"/>
    <w:rsid w:val="00697A98"/>
    <w:rsid w:val="006A30E3"/>
    <w:rsid w:val="006A77D5"/>
    <w:rsid w:val="006B765D"/>
    <w:rsid w:val="006C1747"/>
    <w:rsid w:val="006D0E96"/>
    <w:rsid w:val="006D1645"/>
    <w:rsid w:val="006D2061"/>
    <w:rsid w:val="006D4BFE"/>
    <w:rsid w:val="006E530F"/>
    <w:rsid w:val="006F075D"/>
    <w:rsid w:val="006F24BA"/>
    <w:rsid w:val="00701077"/>
    <w:rsid w:val="00713DF3"/>
    <w:rsid w:val="00720C38"/>
    <w:rsid w:val="00735ED1"/>
    <w:rsid w:val="007409B6"/>
    <w:rsid w:val="00751CAB"/>
    <w:rsid w:val="00752176"/>
    <w:rsid w:val="00753B7A"/>
    <w:rsid w:val="00775B4D"/>
    <w:rsid w:val="00777182"/>
    <w:rsid w:val="00784AF1"/>
    <w:rsid w:val="00792F67"/>
    <w:rsid w:val="007A3564"/>
    <w:rsid w:val="007B4FC8"/>
    <w:rsid w:val="007B75FD"/>
    <w:rsid w:val="007C1583"/>
    <w:rsid w:val="007E5DC3"/>
    <w:rsid w:val="007F3B2F"/>
    <w:rsid w:val="008130BA"/>
    <w:rsid w:val="008166A9"/>
    <w:rsid w:val="00822ABB"/>
    <w:rsid w:val="00834D8E"/>
    <w:rsid w:val="00844F89"/>
    <w:rsid w:val="0084619F"/>
    <w:rsid w:val="00851E99"/>
    <w:rsid w:val="00852102"/>
    <w:rsid w:val="0086549E"/>
    <w:rsid w:val="0088523C"/>
    <w:rsid w:val="008859A1"/>
    <w:rsid w:val="0089640B"/>
    <w:rsid w:val="008976F1"/>
    <w:rsid w:val="008A1E6A"/>
    <w:rsid w:val="008A6F9B"/>
    <w:rsid w:val="008E0926"/>
    <w:rsid w:val="008E1A61"/>
    <w:rsid w:val="00913660"/>
    <w:rsid w:val="009167D0"/>
    <w:rsid w:val="00920E05"/>
    <w:rsid w:val="00921A3D"/>
    <w:rsid w:val="00926239"/>
    <w:rsid w:val="009333CD"/>
    <w:rsid w:val="009374E8"/>
    <w:rsid w:val="0095073E"/>
    <w:rsid w:val="00961B0C"/>
    <w:rsid w:val="0096655C"/>
    <w:rsid w:val="009677C6"/>
    <w:rsid w:val="009712BD"/>
    <w:rsid w:val="00977AB7"/>
    <w:rsid w:val="009A068B"/>
    <w:rsid w:val="009B0DEE"/>
    <w:rsid w:val="009B191B"/>
    <w:rsid w:val="009B2ECA"/>
    <w:rsid w:val="009B458D"/>
    <w:rsid w:val="009C712A"/>
    <w:rsid w:val="009D438D"/>
    <w:rsid w:val="009D69B3"/>
    <w:rsid w:val="009E7CD2"/>
    <w:rsid w:val="009F1253"/>
    <w:rsid w:val="00A04333"/>
    <w:rsid w:val="00A36A04"/>
    <w:rsid w:val="00A37DCE"/>
    <w:rsid w:val="00A44CE0"/>
    <w:rsid w:val="00A46A03"/>
    <w:rsid w:val="00A570FA"/>
    <w:rsid w:val="00A748D1"/>
    <w:rsid w:val="00A817AB"/>
    <w:rsid w:val="00A82E83"/>
    <w:rsid w:val="00A83132"/>
    <w:rsid w:val="00A85EFC"/>
    <w:rsid w:val="00AA0579"/>
    <w:rsid w:val="00AA4191"/>
    <w:rsid w:val="00AA7ED6"/>
    <w:rsid w:val="00AB42E6"/>
    <w:rsid w:val="00AD5834"/>
    <w:rsid w:val="00AD7B72"/>
    <w:rsid w:val="00AE0463"/>
    <w:rsid w:val="00AE2AEA"/>
    <w:rsid w:val="00B070C3"/>
    <w:rsid w:val="00B072A0"/>
    <w:rsid w:val="00B07F33"/>
    <w:rsid w:val="00B11EAE"/>
    <w:rsid w:val="00B15124"/>
    <w:rsid w:val="00B15311"/>
    <w:rsid w:val="00B1742D"/>
    <w:rsid w:val="00B208E9"/>
    <w:rsid w:val="00B32224"/>
    <w:rsid w:val="00B34C8D"/>
    <w:rsid w:val="00B57EE1"/>
    <w:rsid w:val="00B709FB"/>
    <w:rsid w:val="00B7751B"/>
    <w:rsid w:val="00B8071E"/>
    <w:rsid w:val="00B828EA"/>
    <w:rsid w:val="00B830CC"/>
    <w:rsid w:val="00B83A19"/>
    <w:rsid w:val="00B90913"/>
    <w:rsid w:val="00B95682"/>
    <w:rsid w:val="00BA143E"/>
    <w:rsid w:val="00BA3DB4"/>
    <w:rsid w:val="00BB36CA"/>
    <w:rsid w:val="00BC3EFA"/>
    <w:rsid w:val="00BF2889"/>
    <w:rsid w:val="00BF54D2"/>
    <w:rsid w:val="00C159C9"/>
    <w:rsid w:val="00C24072"/>
    <w:rsid w:val="00C25CF1"/>
    <w:rsid w:val="00C314B9"/>
    <w:rsid w:val="00C31E53"/>
    <w:rsid w:val="00C37B4E"/>
    <w:rsid w:val="00C52CFC"/>
    <w:rsid w:val="00C5765C"/>
    <w:rsid w:val="00C833FB"/>
    <w:rsid w:val="00C858E7"/>
    <w:rsid w:val="00CA56B6"/>
    <w:rsid w:val="00CB2F22"/>
    <w:rsid w:val="00CC52B6"/>
    <w:rsid w:val="00CE6EFD"/>
    <w:rsid w:val="00CE7FD0"/>
    <w:rsid w:val="00CF1168"/>
    <w:rsid w:val="00D07040"/>
    <w:rsid w:val="00D119A7"/>
    <w:rsid w:val="00D15255"/>
    <w:rsid w:val="00D16BBC"/>
    <w:rsid w:val="00D24479"/>
    <w:rsid w:val="00D30333"/>
    <w:rsid w:val="00D30FC7"/>
    <w:rsid w:val="00D32730"/>
    <w:rsid w:val="00D443A4"/>
    <w:rsid w:val="00D449FE"/>
    <w:rsid w:val="00D47C52"/>
    <w:rsid w:val="00D47E2B"/>
    <w:rsid w:val="00D505C4"/>
    <w:rsid w:val="00D51026"/>
    <w:rsid w:val="00D56F03"/>
    <w:rsid w:val="00D702C6"/>
    <w:rsid w:val="00D85950"/>
    <w:rsid w:val="00D86F5D"/>
    <w:rsid w:val="00D8733A"/>
    <w:rsid w:val="00D92ACA"/>
    <w:rsid w:val="00D95492"/>
    <w:rsid w:val="00DA1B3C"/>
    <w:rsid w:val="00DA38BF"/>
    <w:rsid w:val="00DA38F6"/>
    <w:rsid w:val="00DB0F33"/>
    <w:rsid w:val="00DB2BC0"/>
    <w:rsid w:val="00DB3F18"/>
    <w:rsid w:val="00DC035D"/>
    <w:rsid w:val="00DC106A"/>
    <w:rsid w:val="00DD22C1"/>
    <w:rsid w:val="00DD79BA"/>
    <w:rsid w:val="00DE2A02"/>
    <w:rsid w:val="00DE44FD"/>
    <w:rsid w:val="00E112E6"/>
    <w:rsid w:val="00E13D52"/>
    <w:rsid w:val="00E27398"/>
    <w:rsid w:val="00E36F9E"/>
    <w:rsid w:val="00E4139B"/>
    <w:rsid w:val="00E4339A"/>
    <w:rsid w:val="00E44433"/>
    <w:rsid w:val="00E51692"/>
    <w:rsid w:val="00E60581"/>
    <w:rsid w:val="00E631E3"/>
    <w:rsid w:val="00E76E45"/>
    <w:rsid w:val="00E85ABD"/>
    <w:rsid w:val="00EA22DB"/>
    <w:rsid w:val="00EC5E09"/>
    <w:rsid w:val="00EF34F1"/>
    <w:rsid w:val="00EF6694"/>
    <w:rsid w:val="00F13F6B"/>
    <w:rsid w:val="00F2067F"/>
    <w:rsid w:val="00F20A36"/>
    <w:rsid w:val="00F33E37"/>
    <w:rsid w:val="00F355FC"/>
    <w:rsid w:val="00F36ADE"/>
    <w:rsid w:val="00F373B6"/>
    <w:rsid w:val="00F43309"/>
    <w:rsid w:val="00F44053"/>
    <w:rsid w:val="00F549DC"/>
    <w:rsid w:val="00F76F76"/>
    <w:rsid w:val="00F8592C"/>
    <w:rsid w:val="00F8701B"/>
    <w:rsid w:val="00F928AF"/>
    <w:rsid w:val="00FA11D9"/>
    <w:rsid w:val="00FB58B1"/>
    <w:rsid w:val="00FB6401"/>
    <w:rsid w:val="00FB7FB7"/>
    <w:rsid w:val="00FC1E56"/>
    <w:rsid w:val="00FC6DF4"/>
    <w:rsid w:val="00FD0030"/>
    <w:rsid w:val="00FE3C59"/>
    <w:rsid w:val="00FE4401"/>
    <w:rsid w:val="00FE4E75"/>
    <w:rsid w:val="00FF049C"/>
    <w:rsid w:val="00FF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583"/>
    <w:rPr>
      <w:sz w:val="24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158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1583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C1583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3CAF"/>
    <w:rPr>
      <w:rFonts w:ascii="Cambria" w:hAnsi="Cambria"/>
      <w:b/>
      <w:kern w:val="32"/>
      <w:sz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83CAF"/>
    <w:rPr>
      <w:rFonts w:ascii="Cambria" w:hAnsi="Cambria"/>
      <w:b/>
      <w:i/>
      <w:sz w:val="28"/>
      <w:lang w:val="uk-U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83CAF"/>
    <w:rPr>
      <w:rFonts w:ascii="Cambria" w:hAnsi="Cambria"/>
      <w:b/>
      <w:sz w:val="26"/>
      <w:lang w:val="uk-UA"/>
    </w:rPr>
  </w:style>
  <w:style w:type="paragraph" w:styleId="Header">
    <w:name w:val="header"/>
    <w:basedOn w:val="Normal"/>
    <w:link w:val="HeaderChar"/>
    <w:uiPriority w:val="99"/>
    <w:rsid w:val="007C1583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3CAF"/>
    <w:rPr>
      <w:sz w:val="20"/>
      <w:lang w:val="uk-UA"/>
    </w:rPr>
  </w:style>
  <w:style w:type="paragraph" w:styleId="BodyText">
    <w:name w:val="Body Text"/>
    <w:basedOn w:val="Normal"/>
    <w:link w:val="BodyTextChar"/>
    <w:uiPriority w:val="99"/>
    <w:rsid w:val="007C1583"/>
    <w:pPr>
      <w:jc w:val="both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83CAF"/>
    <w:rPr>
      <w:sz w:val="20"/>
      <w:lang w:val="uk-UA"/>
    </w:rPr>
  </w:style>
  <w:style w:type="character" w:styleId="PageNumber">
    <w:name w:val="page number"/>
    <w:basedOn w:val="DefaultParagraphFont"/>
    <w:uiPriority w:val="99"/>
    <w:rsid w:val="006D0E9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B78F7"/>
    <w:pPr>
      <w:tabs>
        <w:tab w:val="center" w:pos="4677"/>
        <w:tab w:val="right" w:pos="9355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3CAF"/>
    <w:rPr>
      <w:sz w:val="20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6D4BFE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3CAF"/>
    <w:rPr>
      <w:sz w:val="2"/>
      <w:lang w:val="uk-UA"/>
    </w:rPr>
  </w:style>
  <w:style w:type="paragraph" w:styleId="Title">
    <w:name w:val="Title"/>
    <w:basedOn w:val="Normal"/>
    <w:link w:val="TitleChar"/>
    <w:uiPriority w:val="99"/>
    <w:qFormat/>
    <w:locked/>
    <w:rsid w:val="00F33E37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99"/>
    <w:locked/>
    <w:rsid w:val="00F33E37"/>
    <w:rPr>
      <w:b/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40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3</Pages>
  <Words>614</Words>
  <Characters>3503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Додаток 7</dc:title>
  <dc:subject/>
  <dc:creator>User</dc:creator>
  <cp:keywords/>
  <dc:description/>
  <cp:lastModifiedBy>Microsoft Office</cp:lastModifiedBy>
  <cp:revision>6</cp:revision>
  <cp:lastPrinted>2012-09-25T12:06:00Z</cp:lastPrinted>
  <dcterms:created xsi:type="dcterms:W3CDTF">2017-09-20T10:01:00Z</dcterms:created>
  <dcterms:modified xsi:type="dcterms:W3CDTF">2017-12-07T08:45:00Z</dcterms:modified>
</cp:coreProperties>
</file>